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5983CE" w14:textId="77777777" w:rsidR="00682793" w:rsidRDefault="00682793">
      <w:pPr>
        <w:spacing w:after="240"/>
        <w:rPr>
          <w:rFonts w:eastAsiaTheme="majorEastAsia"/>
        </w:rPr>
      </w:pPr>
    </w:p>
    <w:p w14:paraId="332217B4" w14:textId="77777777" w:rsidR="00682793" w:rsidRDefault="00682793">
      <w:pPr>
        <w:spacing w:after="240"/>
        <w:rPr>
          <w:rFonts w:eastAsiaTheme="majorEastAsia"/>
        </w:rPr>
      </w:pPr>
    </w:p>
    <w:p w14:paraId="5C33D861" w14:textId="4F1D25F4" w:rsidR="00682793" w:rsidRPr="00AC739E" w:rsidRDefault="00682793" w:rsidP="00AC739E">
      <w:pPr>
        <w:spacing w:after="240"/>
        <w:rPr>
          <w:rFonts w:eastAsiaTheme="majorEastAsia"/>
        </w:rPr>
      </w:pPr>
    </w:p>
    <w:p w14:paraId="4C00EA83" w14:textId="77777777" w:rsidR="00682793" w:rsidRDefault="00682793"/>
    <w:sectPr w:rsidR="00682793" w:rsidSect="008A72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080" w:bottom="1440" w:left="100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EB4D40" w14:textId="77777777" w:rsidR="008A7290" w:rsidRDefault="008A7290">
      <w:pPr>
        <w:spacing w:after="0"/>
      </w:pPr>
      <w:r>
        <w:separator/>
      </w:r>
    </w:p>
  </w:endnote>
  <w:endnote w:type="continuationSeparator" w:id="0">
    <w:p w14:paraId="7E3A7834" w14:textId="77777777" w:rsidR="008A7290" w:rsidRDefault="008A72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ronos Pro Semibold">
    <w:panose1 w:val="020C0602030403020304"/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F19CC5" w14:textId="77777777" w:rsidR="002259A5" w:rsidRDefault="002259A5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9A5C0D" w14:textId="77777777" w:rsidR="002259A5" w:rsidRDefault="002259A5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7E62C6" w14:textId="77777777" w:rsidR="002259A5" w:rsidRDefault="002259A5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31854C" w14:textId="77777777" w:rsidR="008A7290" w:rsidRDefault="008A7290">
      <w:pPr>
        <w:spacing w:after="0"/>
      </w:pPr>
      <w:r>
        <w:separator/>
      </w:r>
    </w:p>
  </w:footnote>
  <w:footnote w:type="continuationSeparator" w:id="0">
    <w:p w14:paraId="263DACC3" w14:textId="77777777" w:rsidR="008A7290" w:rsidRDefault="008A72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4D05D" w14:textId="77777777" w:rsidR="002259A5" w:rsidRDefault="002259A5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FAFDB3" w14:textId="77777777" w:rsidR="002259A5" w:rsidRDefault="002259A5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C96E4" w14:textId="693AC7B5" w:rsidR="008A7290" w:rsidRPr="00677224" w:rsidRDefault="006D2688" w:rsidP="00682793">
    <w:pPr>
      <w:pStyle w:val="Header"/>
      <w:spacing w:before="360"/>
      <w:ind w:right="144"/>
      <w:jc w:val="right"/>
      <w:rPr>
        <w:rFonts w:ascii="Verdana" w:hAnsi="Verdana"/>
        <w:b/>
        <w:color w:val="FFFFFF" w:themeColor="background1"/>
        <w:position w:val="-16"/>
        <w:sz w:val="16"/>
      </w:rPr>
    </w:pPr>
    <w:r>
      <w:rPr>
        <w:rFonts w:ascii="Verdana" w:hAnsi="Verdana"/>
        <w:b/>
        <w:noProof/>
        <w:color w:val="FFFFFF" w:themeColor="background1"/>
        <w:position w:val="-16"/>
        <w:sz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F0C6B1C" wp14:editId="16A993B5">
              <wp:simplePos x="0" y="0"/>
              <wp:positionH relativeFrom="column">
                <wp:posOffset>-474980</wp:posOffset>
              </wp:positionH>
              <wp:positionV relativeFrom="paragraph">
                <wp:posOffset>219711</wp:posOffset>
              </wp:positionV>
              <wp:extent cx="593725" cy="474980"/>
              <wp:effectExtent l="0" t="0" r="0" b="762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3725" cy="474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825ACA" w14:textId="7E65EA59" w:rsidR="006D2688" w:rsidRPr="006D2688" w:rsidRDefault="006D2688" w:rsidP="006D2688">
                          <w:pPr>
                            <w:spacing w:after="0" w:line="200" w:lineRule="atLeast"/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6D2688"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  <w:t>Month</w:t>
                          </w:r>
                        </w:p>
                        <w:p w14:paraId="26DC523E" w14:textId="6D4BDC61" w:rsidR="006D2688" w:rsidRPr="006D2688" w:rsidRDefault="006D2688" w:rsidP="006D2688">
                          <w:pPr>
                            <w:spacing w:after="0" w:line="200" w:lineRule="atLeast"/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6D2688"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  <w:t>Year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37.35pt;margin-top:17.3pt;width:46.75pt;height:37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" filled="f" stroked="f">
              <v:textbox>
                <w:txbxContent>
                  <w:p w14:paraId="7F825ACA" w14:textId="7E65EA59" w:rsidR="006D2688" w:rsidRPr="006D2688" w:rsidRDefault="006D2688" w:rsidP="006D2688">
                    <w:pPr>
                      <w:spacing w:after="0" w:line="200" w:lineRule="atLeast"/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</w:pPr>
                    <w:r w:rsidRPr="006D2688"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  <w:t>Month</w:t>
                    </w:r>
                  </w:p>
                  <w:p w14:paraId="26DC523E" w14:textId="6D4BDC61" w:rsidR="006D2688" w:rsidRPr="006D2688" w:rsidRDefault="006D2688" w:rsidP="006D2688">
                    <w:pPr>
                      <w:spacing w:after="0" w:line="200" w:lineRule="atLeast"/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</w:pPr>
                    <w:r w:rsidRPr="006D2688"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  <w:t>Year</w:t>
                    </w:r>
                  </w:p>
                </w:txbxContent>
              </v:textbox>
            </v:shape>
          </w:pict>
        </mc:Fallback>
      </mc:AlternateContent>
    </w:r>
    <w:r w:rsidR="002259A5">
      <w:rPr>
        <w:rFonts w:ascii="Verdana" w:hAnsi="Verdana"/>
        <w:b/>
        <w:noProof/>
        <w:color w:val="FFFFFF" w:themeColor="background1"/>
        <w:position w:val="-16"/>
        <w:sz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97AC81" wp14:editId="46E1E275">
              <wp:simplePos x="0" y="0"/>
              <wp:positionH relativeFrom="column">
                <wp:posOffset>356235</wp:posOffset>
              </wp:positionH>
              <wp:positionV relativeFrom="paragraph">
                <wp:posOffset>118745</wp:posOffset>
              </wp:positionV>
              <wp:extent cx="3799840" cy="575945"/>
              <wp:effectExtent l="0" t="0" r="0" b="8255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99840" cy="575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553FDA" w14:textId="3532A822" w:rsidR="008A7290" w:rsidRPr="002259A5" w:rsidRDefault="002259A5" w:rsidP="002259A5">
                          <w:pPr>
                            <w:spacing w:after="0" w:line="680" w:lineRule="exact"/>
                            <w:jc w:val="center"/>
                            <w:rPr>
                              <w:rFonts w:ascii="Cronos Pro Semibold" w:hAnsi="Cronos Pro Semibold"/>
                              <w:bCs/>
                              <w:color w:val="17365D" w:themeColor="text2" w:themeShade="BF"/>
                              <w:sz w:val="56"/>
                              <w:szCs w:val="56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</w:pPr>
                          <w:r w:rsidRPr="002259A5">
                            <w:rPr>
                              <w:rFonts w:ascii="Cronos Pro Semibold" w:hAnsi="Cronos Pro Semibold"/>
                              <w:bCs/>
                              <w:color w:val="17365D" w:themeColor="text2" w:themeShade="BF"/>
                              <w:sz w:val="56"/>
                              <w:szCs w:val="56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  <w:t xml:space="preserve">Newsletter title </w:t>
                          </w:r>
                          <w:r w:rsidR="008A7290" w:rsidRPr="002259A5">
                            <w:rPr>
                              <w:rFonts w:ascii="Cronos Pro Semibold" w:hAnsi="Cronos Pro Semibold"/>
                              <w:bCs/>
                              <w:color w:val="17365D" w:themeColor="text2" w:themeShade="BF"/>
                              <w:sz w:val="56"/>
                              <w:szCs w:val="56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  <w:t>goes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left:0;text-align:left;margin-left:28.05pt;margin-top:9.35pt;width:299.2pt;height:45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" filled="f" stroked="f">
              <v:textbox>
                <w:txbxContent>
                  <w:p w14:paraId="03553FDA" w14:textId="3532A822" w:rsidR="008A7290" w:rsidRPr="002259A5" w:rsidRDefault="002259A5" w:rsidP="002259A5">
                    <w:pPr>
                      <w:spacing w:after="0" w:line="680" w:lineRule="exact"/>
                      <w:jc w:val="center"/>
                      <w:rPr>
                        <w:rFonts w:ascii="Cronos Pro Semibold" w:hAnsi="Cronos Pro Semibold"/>
                        <w:bCs/>
                        <w:color w:val="17365D" w:themeColor="text2" w:themeShade="BF"/>
                        <w:sz w:val="56"/>
                        <w:szCs w:val="56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</w:pPr>
                    <w:r w:rsidRPr="002259A5">
                      <w:rPr>
                        <w:rFonts w:ascii="Cronos Pro Semibold" w:hAnsi="Cronos Pro Semibold"/>
                        <w:bCs/>
                        <w:color w:val="17365D" w:themeColor="text2" w:themeShade="BF"/>
                        <w:sz w:val="56"/>
                        <w:szCs w:val="56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  <w:t xml:space="preserve">Newsletter title </w:t>
                    </w:r>
                    <w:r w:rsidR="008A7290" w:rsidRPr="002259A5">
                      <w:rPr>
                        <w:rFonts w:ascii="Cronos Pro Semibold" w:hAnsi="Cronos Pro Semibold"/>
                        <w:bCs/>
                        <w:color w:val="17365D" w:themeColor="text2" w:themeShade="BF"/>
                        <w:sz w:val="56"/>
                        <w:szCs w:val="56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  <w:t>goes here</w:t>
                    </w:r>
                  </w:p>
                </w:txbxContent>
              </v:textbox>
            </v:shape>
          </w:pict>
        </mc:Fallback>
      </mc:AlternateContent>
    </w:r>
    <w:bookmarkStart w:id="0" w:name="_GoBack"/>
    <w:r w:rsidR="002259A5">
      <w:rPr>
        <w:rFonts w:ascii="Verdana" w:hAnsi="Verdana"/>
        <w:b/>
        <w:noProof/>
        <w:color w:val="FFFFFF" w:themeColor="background1"/>
        <w:position w:val="-16"/>
        <w:sz w:val="16"/>
      </w:rPr>
      <w:drawing>
        <wp:anchor distT="0" distB="0" distL="114300" distR="114300" simplePos="0" relativeHeight="251660288" behindDoc="1" locked="0" layoutInCell="1" allowOverlap="1" wp14:anchorId="1954DA5A" wp14:editId="00159C62">
          <wp:simplePos x="0" y="0"/>
          <wp:positionH relativeFrom="column">
            <wp:posOffset>-640080</wp:posOffset>
          </wp:positionH>
          <wp:positionV relativeFrom="paragraph">
            <wp:posOffset>-457200</wp:posOffset>
          </wp:positionV>
          <wp:extent cx="7863840" cy="1602740"/>
          <wp:effectExtent l="0" t="0" r="1016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R_newsMAST#2_UCCE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7863840" cy="16027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</w:p>
  <w:p w14:paraId="04358F56" w14:textId="77777777" w:rsidR="008A7290" w:rsidRDefault="008A7290" w:rsidP="00682793">
    <w:pPr>
      <w:pStyle w:val="Header"/>
      <w:jc w:val="center"/>
    </w:pPr>
  </w:p>
  <w:p w14:paraId="088D2717" w14:textId="77777777" w:rsidR="008A7290" w:rsidRDefault="008A7290" w:rsidP="00682793">
    <w:pPr>
      <w:pStyle w:val="Header"/>
      <w:jc w:val="center"/>
    </w:pPr>
  </w:p>
  <w:p w14:paraId="2A21593A" w14:textId="77777777" w:rsidR="008A7290" w:rsidRDefault="008A7290" w:rsidP="00682793">
    <w:pPr>
      <w:pStyle w:val="Header"/>
      <w:jc w:val="center"/>
    </w:pPr>
  </w:p>
  <w:p w14:paraId="5C68BE91" w14:textId="77777777" w:rsidR="008A7290" w:rsidRDefault="008A7290" w:rsidP="00682793">
    <w:pPr>
      <w:pStyle w:val="Header"/>
      <w:jc w:val="center"/>
    </w:pPr>
  </w:p>
  <w:p w14:paraId="3CEC4E78" w14:textId="77777777" w:rsidR="008A7290" w:rsidRDefault="008A7290" w:rsidP="00682793">
    <w:pPr>
      <w:pStyle w:val="Header"/>
      <w:jc w:val="center"/>
    </w:pPr>
  </w:p>
  <w:p w14:paraId="508B38EB" w14:textId="77777777" w:rsidR="008A7290" w:rsidRDefault="008A7290" w:rsidP="00682793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6"/>
  <w:embedSystemFonts/>
  <w:proofState w:spelling="clean" w:grammar="clean"/>
  <w:attachedTemplate r:id="rId1"/>
  <w:defaultTabStop w:val="720"/>
  <w:drawingGridHorizontalSpacing w:val="187"/>
  <w:drawingGridVerticalSpacing w:val="187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6C8"/>
    <w:rsid w:val="0002500E"/>
    <w:rsid w:val="00050298"/>
    <w:rsid w:val="001102A3"/>
    <w:rsid w:val="001A50ED"/>
    <w:rsid w:val="001A5F99"/>
    <w:rsid w:val="001C60ED"/>
    <w:rsid w:val="002259A5"/>
    <w:rsid w:val="00320430"/>
    <w:rsid w:val="00346EAC"/>
    <w:rsid w:val="00390E18"/>
    <w:rsid w:val="003F67D4"/>
    <w:rsid w:val="00410C3C"/>
    <w:rsid w:val="00461495"/>
    <w:rsid w:val="00550A85"/>
    <w:rsid w:val="0059488A"/>
    <w:rsid w:val="00682793"/>
    <w:rsid w:val="006D2688"/>
    <w:rsid w:val="006D4636"/>
    <w:rsid w:val="0078179C"/>
    <w:rsid w:val="007C38C6"/>
    <w:rsid w:val="00865C4F"/>
    <w:rsid w:val="008A7290"/>
    <w:rsid w:val="0097502D"/>
    <w:rsid w:val="009E1B71"/>
    <w:rsid w:val="009E4094"/>
    <w:rsid w:val="00A823E5"/>
    <w:rsid w:val="00AC739E"/>
    <w:rsid w:val="00AD299D"/>
    <w:rsid w:val="00B05C17"/>
    <w:rsid w:val="00B2481D"/>
    <w:rsid w:val="00B27C09"/>
    <w:rsid w:val="00BC37D2"/>
    <w:rsid w:val="00BD5572"/>
    <w:rsid w:val="00BF26C8"/>
    <w:rsid w:val="00C5733B"/>
    <w:rsid w:val="00C779CD"/>
    <w:rsid w:val="00CB0728"/>
    <w:rsid w:val="00CB2204"/>
    <w:rsid w:val="00D758E2"/>
    <w:rsid w:val="00DF3A1C"/>
    <w:rsid w:val="00E069B0"/>
    <w:rsid w:val="00E9184D"/>
    <w:rsid w:val="00EC4E23"/>
    <w:rsid w:val="00F417D0"/>
    <w:rsid w:val="00F62090"/>
    <w:rsid w:val="00F75171"/>
    <w:rsid w:val="00FD6A9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721E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5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023F9"/>
  </w:style>
  <w:style w:type="paragraph" w:styleId="Footer">
    <w:name w:val="footer"/>
    <w:basedOn w:val="Normal"/>
    <w:link w:val="Foot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023F9"/>
  </w:style>
  <w:style w:type="character" w:styleId="PlaceholderText">
    <w:name w:val="Placeholder Text"/>
    <w:basedOn w:val="DefaultParagraphFont"/>
    <w:uiPriority w:val="99"/>
    <w:semiHidden/>
    <w:rsid w:val="005023F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3E5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3E5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5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023F9"/>
  </w:style>
  <w:style w:type="paragraph" w:styleId="Footer">
    <w:name w:val="footer"/>
    <w:basedOn w:val="Normal"/>
    <w:link w:val="Foot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023F9"/>
  </w:style>
  <w:style w:type="character" w:styleId="PlaceholderText">
    <w:name w:val="Placeholder Text"/>
    <w:basedOn w:val="DefaultParagraphFont"/>
    <w:uiPriority w:val="99"/>
    <w:semiHidden/>
    <w:rsid w:val="005023F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3E5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3E5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celeste:Desktop:ANR_UCC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8AFEE-68EF-D542-BC84-68BF555E7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ANR_UCCE.dotx</Template>
  <TotalTime>43</TotalTime>
  <Pages>1</Pages>
  <Words>0</Words>
  <Characters>3</Characters>
  <Application>Microsoft Macintosh Word</Application>
  <DocSecurity>0</DocSecurity>
  <Lines>1</Lines>
  <Paragraphs>1</Paragraphs>
  <ScaleCrop>false</ScaleCrop>
  <Company>ANR Communication Services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Title</dc:title>
  <dc:subject/>
  <dc:creator>Celeste  Rusconi</dc:creator>
  <cp:keywords/>
  <cp:lastModifiedBy>Celeste Rusconi</cp:lastModifiedBy>
  <cp:revision>9</cp:revision>
  <cp:lastPrinted>2014-06-17T16:18:00Z</cp:lastPrinted>
  <dcterms:created xsi:type="dcterms:W3CDTF">2014-06-17T16:27:00Z</dcterms:created>
  <dcterms:modified xsi:type="dcterms:W3CDTF">2014-10-06T15:12:00Z</dcterms:modified>
</cp:coreProperties>
</file>