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E70466" w:rsidRDefault="00E70466">
      <w:pPr>
        <w:spacing w:after="0"/>
      </w:pPr>
      <w:r>
        <w:separator/>
      </w:r>
    </w:p>
  </w:endnote>
  <w:endnote w:type="continuationSeparator" w:id="0">
    <w:p w14:paraId="7E3A7834" w14:textId="77777777" w:rsidR="00E70466" w:rsidRDefault="00E70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">
    <w:panose1 w:val="020C0602030403020304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E70466" w:rsidRDefault="00E70466">
      <w:pPr>
        <w:spacing w:after="0"/>
      </w:pPr>
      <w:r>
        <w:separator/>
      </w:r>
    </w:p>
  </w:footnote>
  <w:footnote w:type="continuationSeparator" w:id="0">
    <w:p w14:paraId="263DACC3" w14:textId="77777777" w:rsidR="00E70466" w:rsidRDefault="00E70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7312A9AA" w:rsidR="00E70466" w:rsidRPr="00677224" w:rsidRDefault="00CC36AC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2336" behindDoc="1" locked="0" layoutInCell="1" allowOverlap="1" wp14:anchorId="7EE83C7A" wp14:editId="0AAEDBD5">
          <wp:simplePos x="0" y="0"/>
          <wp:positionH relativeFrom="column">
            <wp:posOffset>-731520</wp:posOffset>
          </wp:positionH>
          <wp:positionV relativeFrom="paragraph">
            <wp:posOffset>-457200</wp:posOffset>
          </wp:positionV>
          <wp:extent cx="7853045" cy="1600200"/>
          <wp:effectExtent l="0" t="0" r="0" b="0"/>
          <wp:wrapNone/>
          <wp:docPr id="5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2_REC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304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4226B902">
              <wp:simplePos x="0" y="0"/>
              <wp:positionH relativeFrom="column">
                <wp:posOffset>274320</wp:posOffset>
              </wp:positionH>
              <wp:positionV relativeFrom="paragraph">
                <wp:posOffset>137795</wp:posOffset>
              </wp:positionV>
              <wp:extent cx="3799840" cy="59372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93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E70466" w:rsidRPr="002259A5" w:rsidRDefault="00E70466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Newsletter title 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1.6pt;margin-top:10.85pt;width:299.2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" filled="f" stroked="f">
              <v:textbox>
                <w:txbxContent>
                  <w:p w14:paraId="03553FDA" w14:textId="3532A822" w:rsidR="00E70466" w:rsidRPr="002259A5" w:rsidRDefault="00E70466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Newsletter title goes here</w:t>
                    </w:r>
                  </w:p>
                </w:txbxContent>
              </v:textbox>
            </v:shape>
          </w:pict>
        </mc:Fallback>
      </mc:AlternateContent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2E03E57B">
              <wp:simplePos x="0" y="0"/>
              <wp:positionH relativeFrom="column">
                <wp:posOffset>-457200</wp:posOffset>
              </wp:positionH>
              <wp:positionV relativeFrom="paragraph">
                <wp:posOffset>274320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-35.95pt;margin-top:21.6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" filled="f" stroked="f">
              <v:textbox>
                <w:txbxContent>
                  <w:p w14:paraId="7F825ACA" w14:textId="7E65EA59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E70466" w:rsidRDefault="00E70466" w:rsidP="00682793">
    <w:pPr>
      <w:pStyle w:val="Header"/>
      <w:jc w:val="center"/>
    </w:pPr>
  </w:p>
  <w:p w14:paraId="088D2717" w14:textId="77777777" w:rsidR="00E70466" w:rsidRDefault="00E70466" w:rsidP="00682793">
    <w:pPr>
      <w:pStyle w:val="Header"/>
      <w:jc w:val="center"/>
    </w:pPr>
  </w:p>
  <w:p w14:paraId="2A21593A" w14:textId="77777777" w:rsidR="00E70466" w:rsidRDefault="00E70466" w:rsidP="00682793">
    <w:pPr>
      <w:pStyle w:val="Header"/>
      <w:jc w:val="center"/>
    </w:pPr>
  </w:p>
  <w:p w14:paraId="5C68BE91" w14:textId="77777777" w:rsidR="00E70466" w:rsidRDefault="00E70466" w:rsidP="00682793">
    <w:pPr>
      <w:pStyle w:val="Header"/>
      <w:jc w:val="center"/>
    </w:pPr>
  </w:p>
  <w:p w14:paraId="3CEC4E78" w14:textId="77777777" w:rsidR="00E70466" w:rsidRDefault="00E70466" w:rsidP="00682793">
    <w:pPr>
      <w:pStyle w:val="Header"/>
      <w:jc w:val="center"/>
    </w:pPr>
  </w:p>
  <w:p w14:paraId="508B38EB" w14:textId="77777777" w:rsidR="00E70466" w:rsidRDefault="00E7046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144"/>
  <w:drawingGridVerticalSpacing w:val="144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A50ED"/>
    <w:rsid w:val="001A5F99"/>
    <w:rsid w:val="001C60ED"/>
    <w:rsid w:val="002259A5"/>
    <w:rsid w:val="00320430"/>
    <w:rsid w:val="00346EAC"/>
    <w:rsid w:val="00390E18"/>
    <w:rsid w:val="003F67D4"/>
    <w:rsid w:val="00410C3C"/>
    <w:rsid w:val="00461495"/>
    <w:rsid w:val="00550A85"/>
    <w:rsid w:val="0059488A"/>
    <w:rsid w:val="00682793"/>
    <w:rsid w:val="006D2688"/>
    <w:rsid w:val="006D4636"/>
    <w:rsid w:val="0078179C"/>
    <w:rsid w:val="007958BF"/>
    <w:rsid w:val="007C38C6"/>
    <w:rsid w:val="0082413E"/>
    <w:rsid w:val="00865C4F"/>
    <w:rsid w:val="008A7290"/>
    <w:rsid w:val="0097502D"/>
    <w:rsid w:val="009E1B71"/>
    <w:rsid w:val="009E4094"/>
    <w:rsid w:val="00A823E5"/>
    <w:rsid w:val="00AC739E"/>
    <w:rsid w:val="00AD299D"/>
    <w:rsid w:val="00B05C17"/>
    <w:rsid w:val="00B2481D"/>
    <w:rsid w:val="00B27C09"/>
    <w:rsid w:val="00BC37D2"/>
    <w:rsid w:val="00BC561B"/>
    <w:rsid w:val="00BD5572"/>
    <w:rsid w:val="00BF26C8"/>
    <w:rsid w:val="00C5733B"/>
    <w:rsid w:val="00C779CD"/>
    <w:rsid w:val="00CB0728"/>
    <w:rsid w:val="00CB2204"/>
    <w:rsid w:val="00CC36AC"/>
    <w:rsid w:val="00D758E2"/>
    <w:rsid w:val="00DF3A1C"/>
    <w:rsid w:val="00E069B0"/>
    <w:rsid w:val="00E70466"/>
    <w:rsid w:val="00E9184D"/>
    <w:rsid w:val="00EC4E23"/>
    <w:rsid w:val="00F417D0"/>
    <w:rsid w:val="00F62090"/>
    <w:rsid w:val="00F75171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D152-38AF-FE46-9153-2786DE366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4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3</cp:revision>
  <cp:lastPrinted>2014-06-17T16:18:00Z</cp:lastPrinted>
  <dcterms:created xsi:type="dcterms:W3CDTF">2014-10-06T15:37:00Z</dcterms:created>
  <dcterms:modified xsi:type="dcterms:W3CDTF">2014-10-06T15:40:00Z</dcterms:modified>
</cp:coreProperties>
</file>