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5983CE" w14:textId="77777777" w:rsidR="00682793" w:rsidRDefault="00682793">
      <w:pPr>
        <w:spacing w:after="240"/>
        <w:rPr>
          <w:rFonts w:eastAsiaTheme="majorEastAsia"/>
        </w:rPr>
      </w:pPr>
      <w:bookmarkStart w:id="0" w:name="_GoBack"/>
      <w:bookmarkEnd w:id="0"/>
    </w:p>
    <w:p w14:paraId="332217B4" w14:textId="77777777" w:rsidR="00682793" w:rsidRDefault="00682793">
      <w:pPr>
        <w:spacing w:after="240"/>
        <w:rPr>
          <w:rFonts w:eastAsiaTheme="majorEastAsia"/>
        </w:rPr>
      </w:pPr>
    </w:p>
    <w:p w14:paraId="5C33D861" w14:textId="4F1D25F4" w:rsidR="00682793" w:rsidRPr="00AC739E" w:rsidRDefault="00682793" w:rsidP="00AC739E">
      <w:pPr>
        <w:spacing w:after="240"/>
        <w:rPr>
          <w:rFonts w:eastAsiaTheme="majorEastAsia"/>
        </w:rPr>
      </w:pPr>
    </w:p>
    <w:p w14:paraId="4C00EA83" w14:textId="77777777" w:rsidR="00682793" w:rsidRDefault="00682793"/>
    <w:sectPr w:rsidR="00682793" w:rsidSect="008A7290">
      <w:headerReference w:type="first" r:id="rId8"/>
      <w:pgSz w:w="12240" w:h="15840"/>
      <w:pgMar w:top="1440" w:right="1080" w:bottom="1440" w:left="100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EB4D40" w14:textId="77777777" w:rsidR="00995A65" w:rsidRDefault="00995A65">
      <w:pPr>
        <w:spacing w:after="0"/>
      </w:pPr>
      <w:r>
        <w:separator/>
      </w:r>
    </w:p>
  </w:endnote>
  <w:endnote w:type="continuationSeparator" w:id="0">
    <w:p w14:paraId="7E3A7834" w14:textId="77777777" w:rsidR="00995A65" w:rsidRDefault="00995A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ronos Pro Semibold Display">
    <w:panose1 w:val="020C0602030703020304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31854C" w14:textId="77777777" w:rsidR="00995A65" w:rsidRDefault="00995A65">
      <w:pPr>
        <w:spacing w:after="0"/>
      </w:pPr>
      <w:r>
        <w:separator/>
      </w:r>
    </w:p>
  </w:footnote>
  <w:footnote w:type="continuationSeparator" w:id="0">
    <w:p w14:paraId="263DACC3" w14:textId="77777777" w:rsidR="00995A65" w:rsidRDefault="00995A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C96E4" w14:textId="7D5B0A1E" w:rsidR="00995A65" w:rsidRPr="00677224" w:rsidRDefault="00D87170" w:rsidP="00682793">
    <w:pPr>
      <w:pStyle w:val="Header"/>
      <w:spacing w:before="360"/>
      <w:ind w:right="144"/>
      <w:jc w:val="right"/>
      <w:rPr>
        <w:rFonts w:ascii="Verdana" w:hAnsi="Verdana"/>
        <w:b/>
        <w:color w:val="FFFFFF" w:themeColor="background1"/>
        <w:position w:val="-16"/>
        <w:sz w:val="16"/>
      </w:rPr>
    </w:pPr>
    <w:r>
      <w:rPr>
        <w:rFonts w:ascii="Verdana" w:hAnsi="Verdana"/>
        <w:b/>
        <w:noProof/>
        <w:color w:val="FFFFFF" w:themeColor="background1"/>
        <w:position w:val="-16"/>
        <w:sz w:val="16"/>
      </w:rPr>
      <w:drawing>
        <wp:anchor distT="0" distB="0" distL="114300" distR="114300" simplePos="0" relativeHeight="251660288" behindDoc="1" locked="0" layoutInCell="1" allowOverlap="1" wp14:anchorId="1236877A" wp14:editId="26B71C4F">
          <wp:simplePos x="0" y="0"/>
          <wp:positionH relativeFrom="column">
            <wp:posOffset>-685800</wp:posOffset>
          </wp:positionH>
          <wp:positionV relativeFrom="paragraph">
            <wp:posOffset>-457200</wp:posOffset>
          </wp:positionV>
          <wp:extent cx="7772400" cy="160020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R_newsMAST#1_M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/>
        <w:noProof/>
        <w:color w:val="FFFFFF" w:themeColor="background1"/>
        <w:position w:val="-16"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A4447A" wp14:editId="56E3DB2E">
              <wp:simplePos x="0" y="0"/>
              <wp:positionH relativeFrom="column">
                <wp:posOffset>-457200</wp:posOffset>
              </wp:positionH>
              <wp:positionV relativeFrom="paragraph">
                <wp:posOffset>-228600</wp:posOffset>
              </wp:positionV>
              <wp:extent cx="2971800" cy="11430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1800" cy="114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686C52" w14:textId="77777777" w:rsidR="00D87170" w:rsidRPr="00ED2BF6" w:rsidRDefault="00D87170" w:rsidP="00D87170">
                          <w:pPr>
                            <w:spacing w:after="0" w:line="680" w:lineRule="exact"/>
                            <w:rPr>
                              <w:rFonts w:ascii="Cronos Pro Semibold Display" w:hAnsi="Cronos Pro Semibold Display"/>
                              <w:color w:val="17365D" w:themeColor="text2" w:themeShade="BF"/>
                              <w:spacing w:val="-2"/>
                              <w:kern w:val="68"/>
                              <w:sz w:val="68"/>
                              <w:szCs w:val="68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</w:pPr>
                          <w:r w:rsidRPr="00ED2BF6">
                            <w:rPr>
                              <w:rFonts w:ascii="Cronos Pro Semibold Display" w:hAnsi="Cronos Pro Semibold Display"/>
                              <w:color w:val="17365D" w:themeColor="text2" w:themeShade="BF"/>
                              <w:spacing w:val="-2"/>
                              <w:kern w:val="68"/>
                              <w:sz w:val="68"/>
                              <w:szCs w:val="68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  <w:t xml:space="preserve">Newsletter </w:t>
                          </w:r>
                          <w:r w:rsidRPr="00ED2BF6">
                            <w:rPr>
                              <w:rFonts w:ascii="Cronos Pro Semibold Display" w:hAnsi="Cronos Pro Semibold Display"/>
                              <w:color w:val="17365D" w:themeColor="text2" w:themeShade="BF"/>
                              <w:spacing w:val="-2"/>
                              <w:kern w:val="68"/>
                              <w:sz w:val="68"/>
                              <w:szCs w:val="68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  <w:br/>
                            <w:t xml:space="preserve">title goes </w:t>
                          </w:r>
                          <w:r w:rsidRPr="00ED2BF6">
                            <w:rPr>
                              <w:rFonts w:ascii="Cronos Pro Semibold Display" w:hAnsi="Cronos Pro Semibold Display"/>
                              <w:color w:val="1E2F61"/>
                              <w:spacing w:val="-2"/>
                              <w:kern w:val="68"/>
                              <w:sz w:val="68"/>
                              <w:szCs w:val="68"/>
                              <w14:numSpacing w14:val="proportional"/>
                            </w:rPr>
                            <w:t>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-35.95pt;margin-top:-17.95pt;width:234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" filled="f" stroked="f">
              <v:textbox>
                <w:txbxContent>
                  <w:p w14:paraId="41686C52" w14:textId="77777777" w:rsidR="00D87170" w:rsidRPr="00ED2BF6" w:rsidRDefault="00D87170" w:rsidP="00D87170">
                    <w:pPr>
                      <w:spacing w:after="0" w:line="680" w:lineRule="exact"/>
                      <w:rPr>
                        <w:rFonts w:ascii="Cronos Pro Semibold Display" w:hAnsi="Cronos Pro Semibold Display"/>
                        <w:color w:val="17365D" w:themeColor="text2" w:themeShade="BF"/>
                        <w:spacing w:val="-2"/>
                        <w:kern w:val="68"/>
                        <w:sz w:val="68"/>
                        <w:szCs w:val="68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</w:pPr>
                    <w:r w:rsidRPr="00ED2BF6">
                      <w:rPr>
                        <w:rFonts w:ascii="Cronos Pro Semibold Display" w:hAnsi="Cronos Pro Semibold Display"/>
                        <w:color w:val="17365D" w:themeColor="text2" w:themeShade="BF"/>
                        <w:spacing w:val="-2"/>
                        <w:kern w:val="68"/>
                        <w:sz w:val="68"/>
                        <w:szCs w:val="68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  <w:t xml:space="preserve">Newsletter </w:t>
                    </w:r>
                    <w:r w:rsidRPr="00ED2BF6">
                      <w:rPr>
                        <w:rFonts w:ascii="Cronos Pro Semibold Display" w:hAnsi="Cronos Pro Semibold Display"/>
                        <w:color w:val="17365D" w:themeColor="text2" w:themeShade="BF"/>
                        <w:spacing w:val="-2"/>
                        <w:kern w:val="68"/>
                        <w:sz w:val="68"/>
                        <w:szCs w:val="68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  <w:br/>
                      <w:t xml:space="preserve">title goes </w:t>
                    </w:r>
                    <w:r w:rsidRPr="00ED2BF6">
                      <w:rPr>
                        <w:rFonts w:ascii="Cronos Pro Semibold Display" w:hAnsi="Cronos Pro Semibold Display"/>
                        <w:color w:val="1E2F61"/>
                        <w:spacing w:val="-2"/>
                        <w:kern w:val="68"/>
                        <w:sz w:val="68"/>
                        <w:szCs w:val="68"/>
                        <w14:numSpacing w14:val="proportional"/>
                      </w:rPr>
                      <w:t>here</w:t>
                    </w:r>
                  </w:p>
                </w:txbxContent>
              </v:textbox>
            </v:shape>
          </w:pict>
        </mc:Fallback>
      </mc:AlternateContent>
    </w:r>
  </w:p>
  <w:p w14:paraId="04358F56" w14:textId="77777777" w:rsidR="00995A65" w:rsidRDefault="00995A65" w:rsidP="00682793">
    <w:pPr>
      <w:pStyle w:val="Header"/>
      <w:jc w:val="center"/>
    </w:pPr>
  </w:p>
  <w:p w14:paraId="088D2717" w14:textId="77777777" w:rsidR="00995A65" w:rsidRDefault="00995A65" w:rsidP="00682793">
    <w:pPr>
      <w:pStyle w:val="Header"/>
      <w:jc w:val="center"/>
    </w:pPr>
  </w:p>
  <w:p w14:paraId="2A21593A" w14:textId="77777777" w:rsidR="00995A65" w:rsidRDefault="00995A65" w:rsidP="00682793">
    <w:pPr>
      <w:pStyle w:val="Header"/>
      <w:jc w:val="center"/>
    </w:pPr>
  </w:p>
  <w:p w14:paraId="5C68BE91" w14:textId="77777777" w:rsidR="00995A65" w:rsidRDefault="00995A65" w:rsidP="00682793">
    <w:pPr>
      <w:pStyle w:val="Header"/>
      <w:jc w:val="center"/>
    </w:pPr>
  </w:p>
  <w:p w14:paraId="3CEC4E78" w14:textId="77777777" w:rsidR="00995A65" w:rsidRDefault="00995A65" w:rsidP="00682793">
    <w:pPr>
      <w:pStyle w:val="Header"/>
      <w:jc w:val="center"/>
    </w:pPr>
  </w:p>
  <w:p w14:paraId="508B38EB" w14:textId="77777777" w:rsidR="00995A65" w:rsidRDefault="00995A65" w:rsidP="00682793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6"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6C8"/>
    <w:rsid w:val="0002500E"/>
    <w:rsid w:val="00050298"/>
    <w:rsid w:val="001102A3"/>
    <w:rsid w:val="00150C52"/>
    <w:rsid w:val="001A50ED"/>
    <w:rsid w:val="001A5F99"/>
    <w:rsid w:val="001C60ED"/>
    <w:rsid w:val="00320430"/>
    <w:rsid w:val="00346EAC"/>
    <w:rsid w:val="003829CF"/>
    <w:rsid w:val="00390E18"/>
    <w:rsid w:val="003F67D4"/>
    <w:rsid w:val="00410C3C"/>
    <w:rsid w:val="00461495"/>
    <w:rsid w:val="00550A85"/>
    <w:rsid w:val="0059488A"/>
    <w:rsid w:val="00682793"/>
    <w:rsid w:val="006D4636"/>
    <w:rsid w:val="00717FA1"/>
    <w:rsid w:val="0078179C"/>
    <w:rsid w:val="007C38C6"/>
    <w:rsid w:val="00865C4F"/>
    <w:rsid w:val="008A5840"/>
    <w:rsid w:val="008A7290"/>
    <w:rsid w:val="0097502D"/>
    <w:rsid w:val="00995A65"/>
    <w:rsid w:val="009E1B71"/>
    <w:rsid w:val="009E4094"/>
    <w:rsid w:val="00A234FC"/>
    <w:rsid w:val="00A45ABA"/>
    <w:rsid w:val="00A823E5"/>
    <w:rsid w:val="00AC739E"/>
    <w:rsid w:val="00AD299D"/>
    <w:rsid w:val="00B05C17"/>
    <w:rsid w:val="00BC37D2"/>
    <w:rsid w:val="00BD5572"/>
    <w:rsid w:val="00BF26C8"/>
    <w:rsid w:val="00C5733B"/>
    <w:rsid w:val="00C779CD"/>
    <w:rsid w:val="00CB0728"/>
    <w:rsid w:val="00CB2204"/>
    <w:rsid w:val="00D758E2"/>
    <w:rsid w:val="00D77EAC"/>
    <w:rsid w:val="00D87170"/>
    <w:rsid w:val="00DF3A1C"/>
    <w:rsid w:val="00EC4E23"/>
    <w:rsid w:val="00F417D0"/>
    <w:rsid w:val="00F62090"/>
    <w:rsid w:val="00F75171"/>
    <w:rsid w:val="00FE14A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721E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celeste:Desktop:ANR_UC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960CF-796B-7D42-BE38-C5B913C46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ANR_UCCE.dotx</Template>
  <TotalTime>149</TotalTime>
  <Pages>1</Pages>
  <Words>0</Words>
  <Characters>3</Characters>
  <Application>Microsoft Macintosh Word</Application>
  <DocSecurity>0</DocSecurity>
  <Lines>1</Lines>
  <Paragraphs>1</Paragraphs>
  <ScaleCrop>false</ScaleCrop>
  <Company>ANR Communication Services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Title</dc:title>
  <dc:subject/>
  <dc:creator>Celeste  Rusconi</dc:creator>
  <cp:keywords/>
  <cp:lastModifiedBy>Celeste Rusconi</cp:lastModifiedBy>
  <cp:revision>9</cp:revision>
  <cp:lastPrinted>2014-06-17T16:45:00Z</cp:lastPrinted>
  <dcterms:created xsi:type="dcterms:W3CDTF">2014-06-17T16:51:00Z</dcterms:created>
  <dcterms:modified xsi:type="dcterms:W3CDTF">2014-10-06T14:56:00Z</dcterms:modified>
</cp:coreProperties>
</file>