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1A708C16" w:rsidR="00E70466" w:rsidRPr="00677224" w:rsidRDefault="00E2000A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7F86F184" wp14:editId="6346D5B4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853202" cy="1600200"/>
          <wp:effectExtent l="0" t="0" r="0" b="0"/>
          <wp:wrapNone/>
          <wp:docPr id="7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IP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202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740D4404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82793"/>
    <w:rsid w:val="006D2688"/>
    <w:rsid w:val="006D4636"/>
    <w:rsid w:val="0078179C"/>
    <w:rsid w:val="007958BF"/>
    <w:rsid w:val="007C38C6"/>
    <w:rsid w:val="0082413E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DFC7-ACCA-0F49-8CD2-2B52A576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3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3</cp:revision>
  <cp:lastPrinted>2014-06-17T16:18:00Z</cp:lastPrinted>
  <dcterms:created xsi:type="dcterms:W3CDTF">2014-10-06T15:52:00Z</dcterms:created>
  <dcterms:modified xsi:type="dcterms:W3CDTF">2014-10-06T15:54:00Z</dcterms:modified>
</cp:coreProperties>
</file>