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983CE" w14:textId="77777777" w:rsidR="00682793" w:rsidRDefault="00682793">
      <w:pPr>
        <w:spacing w:after="240"/>
        <w:rPr>
          <w:rFonts w:eastAsiaTheme="majorEastAsia"/>
        </w:rPr>
      </w:pPr>
      <w:bookmarkStart w:id="0" w:name="_GoBack"/>
      <w:bookmarkEnd w:id="0"/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first" r:id="rId8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B4D40" w14:textId="77777777" w:rsidR="00E70466" w:rsidRDefault="00E70466">
      <w:pPr>
        <w:spacing w:after="0"/>
      </w:pPr>
      <w:r>
        <w:separator/>
      </w:r>
    </w:p>
  </w:endnote>
  <w:endnote w:type="continuationSeparator" w:id="0">
    <w:p w14:paraId="7E3A7834" w14:textId="77777777" w:rsidR="00E70466" w:rsidRDefault="00E704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ronos Pro Semibold">
    <w:panose1 w:val="020C0602030403020304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1854C" w14:textId="77777777" w:rsidR="00E70466" w:rsidRDefault="00E70466">
      <w:pPr>
        <w:spacing w:after="0"/>
      </w:pPr>
      <w:r>
        <w:separator/>
      </w:r>
    </w:p>
  </w:footnote>
  <w:footnote w:type="continuationSeparator" w:id="0">
    <w:p w14:paraId="263DACC3" w14:textId="77777777" w:rsidR="00E70466" w:rsidRDefault="00E704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C96E4" w14:textId="5FD9DF1F" w:rsidR="00E70466" w:rsidRPr="00677224" w:rsidRDefault="007D2B1B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2336" behindDoc="1" locked="0" layoutInCell="1" allowOverlap="1" wp14:anchorId="62B57DCB" wp14:editId="4690316E">
          <wp:simplePos x="0" y="0"/>
          <wp:positionH relativeFrom="column">
            <wp:posOffset>-640080</wp:posOffset>
          </wp:positionH>
          <wp:positionV relativeFrom="paragraph">
            <wp:posOffset>-457200</wp:posOffset>
          </wp:positionV>
          <wp:extent cx="7853202" cy="1630680"/>
          <wp:effectExtent l="0" t="0" r="0" b="0"/>
          <wp:wrapNone/>
          <wp:docPr id="10" name="Pictur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R_newsMAST#2_IG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3202" cy="1630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2413E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97AC81" wp14:editId="5410F26E">
              <wp:simplePos x="0" y="0"/>
              <wp:positionH relativeFrom="column">
                <wp:posOffset>274320</wp:posOffset>
              </wp:positionH>
              <wp:positionV relativeFrom="paragraph">
                <wp:posOffset>137795</wp:posOffset>
              </wp:positionV>
              <wp:extent cx="3799840" cy="59372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99840" cy="593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553FDA" w14:textId="3532A822" w:rsidR="00E70466" w:rsidRPr="002259A5" w:rsidRDefault="00E70466" w:rsidP="002259A5">
                          <w:pPr>
                            <w:spacing w:after="0" w:line="680" w:lineRule="exact"/>
                            <w:jc w:val="center"/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2259A5"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>Newsletter title goes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1.6pt;margin-top:10.85pt;width:299.2pt;height:4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" filled="f" stroked="f">
              <v:textbox>
                <w:txbxContent>
                  <w:p w14:paraId="03553FDA" w14:textId="3532A822" w:rsidR="00E70466" w:rsidRPr="002259A5" w:rsidRDefault="00E70466" w:rsidP="002259A5">
                    <w:pPr>
                      <w:spacing w:after="0" w:line="680" w:lineRule="exact"/>
                      <w:jc w:val="center"/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2259A5"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>Newsletter title goes here</w:t>
                    </w:r>
                  </w:p>
                </w:txbxContent>
              </v:textbox>
            </v:shape>
          </w:pict>
        </mc:Fallback>
      </mc:AlternateContent>
    </w:r>
    <w:r w:rsidR="0082413E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0C6B1C" wp14:editId="2E03E57B">
              <wp:simplePos x="0" y="0"/>
              <wp:positionH relativeFrom="column">
                <wp:posOffset>-457200</wp:posOffset>
              </wp:positionH>
              <wp:positionV relativeFrom="paragraph">
                <wp:posOffset>274320</wp:posOffset>
              </wp:positionV>
              <wp:extent cx="593725" cy="474980"/>
              <wp:effectExtent l="0" t="0" r="0" b="762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725" cy="474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825ACA" w14:textId="7E65EA59" w:rsidR="00E70466" w:rsidRPr="006D2688" w:rsidRDefault="00E70466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Month</w:t>
                          </w:r>
                        </w:p>
                        <w:p w14:paraId="26DC523E" w14:textId="6D4BDC61" w:rsidR="00E70466" w:rsidRPr="006D2688" w:rsidRDefault="00E70466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Year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-35.95pt;margin-top:21.6pt;width:46.75pt;height:37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" filled="f" stroked="f">
              <v:textbox>
                <w:txbxContent>
                  <w:p w14:paraId="7F825ACA" w14:textId="7E65EA59" w:rsidR="00E70466" w:rsidRPr="006D2688" w:rsidRDefault="00E70466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Month</w:t>
                    </w:r>
                  </w:p>
                  <w:p w14:paraId="26DC523E" w14:textId="6D4BDC61" w:rsidR="00E70466" w:rsidRPr="006D2688" w:rsidRDefault="00E70466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Year</w:t>
                    </w:r>
                  </w:p>
                </w:txbxContent>
              </v:textbox>
            </v:shape>
          </w:pict>
        </mc:Fallback>
      </mc:AlternateContent>
    </w:r>
  </w:p>
  <w:p w14:paraId="04358F56" w14:textId="77777777" w:rsidR="00E70466" w:rsidRDefault="00E70466" w:rsidP="00682793">
    <w:pPr>
      <w:pStyle w:val="Header"/>
      <w:jc w:val="center"/>
    </w:pPr>
  </w:p>
  <w:p w14:paraId="088D2717" w14:textId="77777777" w:rsidR="00E70466" w:rsidRDefault="00E70466" w:rsidP="00682793">
    <w:pPr>
      <w:pStyle w:val="Header"/>
      <w:jc w:val="center"/>
    </w:pPr>
  </w:p>
  <w:p w14:paraId="2A21593A" w14:textId="77777777" w:rsidR="00E70466" w:rsidRDefault="00E70466" w:rsidP="00682793">
    <w:pPr>
      <w:pStyle w:val="Header"/>
      <w:jc w:val="center"/>
    </w:pPr>
  </w:p>
  <w:p w14:paraId="5C68BE91" w14:textId="77777777" w:rsidR="00E70466" w:rsidRDefault="00E70466" w:rsidP="00682793">
    <w:pPr>
      <w:pStyle w:val="Header"/>
      <w:jc w:val="center"/>
    </w:pPr>
  </w:p>
  <w:p w14:paraId="3CEC4E78" w14:textId="77777777" w:rsidR="00E70466" w:rsidRDefault="00E70466" w:rsidP="00682793">
    <w:pPr>
      <w:pStyle w:val="Header"/>
      <w:jc w:val="center"/>
    </w:pPr>
  </w:p>
  <w:p w14:paraId="508B38EB" w14:textId="77777777" w:rsidR="00E70466" w:rsidRDefault="00E70466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embedSystemFonts/>
  <w:proofState w:spelling="clean" w:grammar="clean"/>
  <w:attachedTemplate r:id="rId1"/>
  <w:defaultTabStop w:val="720"/>
  <w:drawingGridHorizontalSpacing w:val="144"/>
  <w:drawingGridVerticalSpacing w:val="144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C8"/>
    <w:rsid w:val="0002500E"/>
    <w:rsid w:val="00050298"/>
    <w:rsid w:val="001102A3"/>
    <w:rsid w:val="001A50ED"/>
    <w:rsid w:val="001A5F99"/>
    <w:rsid w:val="001C60ED"/>
    <w:rsid w:val="002259A5"/>
    <w:rsid w:val="002946F3"/>
    <w:rsid w:val="00320430"/>
    <w:rsid w:val="00346EAC"/>
    <w:rsid w:val="00390E18"/>
    <w:rsid w:val="003F67D4"/>
    <w:rsid w:val="00410C3C"/>
    <w:rsid w:val="00461495"/>
    <w:rsid w:val="00550A85"/>
    <w:rsid w:val="0059488A"/>
    <w:rsid w:val="00614107"/>
    <w:rsid w:val="00682793"/>
    <w:rsid w:val="006D2688"/>
    <w:rsid w:val="006D4636"/>
    <w:rsid w:val="0078179C"/>
    <w:rsid w:val="007958BF"/>
    <w:rsid w:val="007C38C6"/>
    <w:rsid w:val="007D2B1B"/>
    <w:rsid w:val="0082413E"/>
    <w:rsid w:val="00865C4F"/>
    <w:rsid w:val="008A7290"/>
    <w:rsid w:val="0097502D"/>
    <w:rsid w:val="009E1B71"/>
    <w:rsid w:val="009E4094"/>
    <w:rsid w:val="00A823E5"/>
    <w:rsid w:val="00AC739E"/>
    <w:rsid w:val="00AD299D"/>
    <w:rsid w:val="00B05C17"/>
    <w:rsid w:val="00B15049"/>
    <w:rsid w:val="00B2481D"/>
    <w:rsid w:val="00B27C09"/>
    <w:rsid w:val="00BC37D2"/>
    <w:rsid w:val="00BC561B"/>
    <w:rsid w:val="00BD5572"/>
    <w:rsid w:val="00BF26C8"/>
    <w:rsid w:val="00C5733B"/>
    <w:rsid w:val="00C779CD"/>
    <w:rsid w:val="00CB0728"/>
    <w:rsid w:val="00CB2204"/>
    <w:rsid w:val="00CC36AC"/>
    <w:rsid w:val="00D758E2"/>
    <w:rsid w:val="00DF3A1C"/>
    <w:rsid w:val="00E069B0"/>
    <w:rsid w:val="00E2000A"/>
    <w:rsid w:val="00E70466"/>
    <w:rsid w:val="00E9184D"/>
    <w:rsid w:val="00EC4E23"/>
    <w:rsid w:val="00F417D0"/>
    <w:rsid w:val="00F62090"/>
    <w:rsid w:val="00F75171"/>
    <w:rsid w:val="00F86E2A"/>
    <w:rsid w:val="00FD6A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21E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55092-1A65-9246-962F-BC32668D1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ANR_UCCE.dotx</Template>
  <TotalTime>3</TotalTime>
  <Pages>1</Pages>
  <Words>0</Words>
  <Characters>3</Characters>
  <Application>Microsoft Macintosh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Celeste Rusconi</cp:lastModifiedBy>
  <cp:revision>3</cp:revision>
  <cp:lastPrinted>2014-06-17T16:18:00Z</cp:lastPrinted>
  <dcterms:created xsi:type="dcterms:W3CDTF">2014-10-06T15:59:00Z</dcterms:created>
  <dcterms:modified xsi:type="dcterms:W3CDTF">2014-10-06T16:00:00Z</dcterms:modified>
</cp:coreProperties>
</file>