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  <w:bookmarkStart w:id="0" w:name="_GoBack"/>
      <w:bookmarkEnd w:id="0"/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first" r:id="rId8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4C16BB" w:rsidRDefault="004C16BB">
      <w:pPr>
        <w:spacing w:after="0"/>
      </w:pPr>
      <w:r>
        <w:separator/>
      </w:r>
    </w:p>
  </w:endnote>
  <w:endnote w:type="continuationSeparator" w:id="0">
    <w:p w14:paraId="7E3A7834" w14:textId="77777777" w:rsidR="004C16BB" w:rsidRDefault="004C16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">
    <w:panose1 w:val="020C0602030403020304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4C16BB" w:rsidRDefault="004C16BB">
      <w:pPr>
        <w:spacing w:after="0"/>
      </w:pPr>
      <w:r>
        <w:separator/>
      </w:r>
    </w:p>
  </w:footnote>
  <w:footnote w:type="continuationSeparator" w:id="0">
    <w:p w14:paraId="263DACC3" w14:textId="77777777" w:rsidR="004C16BB" w:rsidRDefault="004C16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13AE2BD6" w:rsidR="004C16BB" w:rsidRPr="00677224" w:rsidRDefault="004C16BB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r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97AC81" wp14:editId="3A8E8DDF">
              <wp:simplePos x="0" y="0"/>
              <wp:positionH relativeFrom="column">
                <wp:posOffset>237490</wp:posOffset>
              </wp:positionH>
              <wp:positionV relativeFrom="paragraph">
                <wp:posOffset>-17780</wp:posOffset>
              </wp:positionV>
              <wp:extent cx="3799840" cy="575945"/>
              <wp:effectExtent l="0" t="0" r="0" b="825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99840" cy="575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53FDA" w14:textId="3532A822" w:rsidR="004C16BB" w:rsidRPr="002259A5" w:rsidRDefault="004C16BB" w:rsidP="002259A5">
                          <w:pPr>
                            <w:spacing w:after="0" w:line="680" w:lineRule="exact"/>
                            <w:jc w:val="center"/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2259A5"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>Newsletter title goes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8.7pt;margin-top:-1.35pt;width:299.2pt;height:4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hzeIc0CAAAO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" filled="f" stroked="f">
              <v:textbox>
                <w:txbxContent>
                  <w:p w14:paraId="03553FDA" w14:textId="3532A822" w:rsidR="004C16BB" w:rsidRPr="002259A5" w:rsidRDefault="004C16BB" w:rsidP="002259A5">
                    <w:pPr>
                      <w:spacing w:after="0" w:line="680" w:lineRule="exact"/>
                      <w:jc w:val="center"/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2259A5"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>Newsletter title goes here</w:t>
                    </w:r>
                  </w:p>
                </w:txbxContent>
              </v:textbox>
            </v:shape>
          </w:pict>
        </mc:Fallback>
      </mc:AlternateContent>
    </w:r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2336" behindDoc="1" locked="0" layoutInCell="1" allowOverlap="1" wp14:anchorId="75A632F3" wp14:editId="1BD46A5D">
          <wp:simplePos x="0" y="0"/>
          <wp:positionH relativeFrom="column">
            <wp:posOffset>-712470</wp:posOffset>
          </wp:positionH>
          <wp:positionV relativeFrom="paragraph">
            <wp:posOffset>-492760</wp:posOffset>
          </wp:positionV>
          <wp:extent cx="7846695" cy="1809750"/>
          <wp:effectExtent l="0" t="0" r="190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2_NP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6695" cy="18097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0C6B1C" wp14:editId="0A87FB48">
              <wp:simplePos x="0" y="0"/>
              <wp:positionH relativeFrom="column">
                <wp:posOffset>-474980</wp:posOffset>
              </wp:positionH>
              <wp:positionV relativeFrom="paragraph">
                <wp:posOffset>219711</wp:posOffset>
              </wp:positionV>
              <wp:extent cx="593725" cy="474980"/>
              <wp:effectExtent l="0" t="0" r="0" b="762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47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825ACA" w14:textId="7E65EA59" w:rsidR="004C16BB" w:rsidRPr="006D2688" w:rsidRDefault="004C16BB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Month</w:t>
                          </w:r>
                        </w:p>
                        <w:p w14:paraId="26DC523E" w14:textId="6D4BDC61" w:rsidR="004C16BB" w:rsidRPr="006D2688" w:rsidRDefault="004C16BB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Year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-37.35pt;margin-top:17.3pt;width:46.75pt;height:37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" filled="f" stroked="f">
              <v:textbox>
                <w:txbxContent>
                  <w:p w14:paraId="7F825ACA" w14:textId="7E65EA59" w:rsidR="004C16BB" w:rsidRPr="006D2688" w:rsidRDefault="004C16BB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Month</w:t>
                    </w:r>
                  </w:p>
                  <w:p w14:paraId="26DC523E" w14:textId="6D4BDC61" w:rsidR="004C16BB" w:rsidRPr="006D2688" w:rsidRDefault="004C16BB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Year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4C16BB" w:rsidRDefault="004C16BB" w:rsidP="00682793">
    <w:pPr>
      <w:pStyle w:val="Header"/>
      <w:jc w:val="center"/>
    </w:pPr>
  </w:p>
  <w:p w14:paraId="088D2717" w14:textId="77777777" w:rsidR="004C16BB" w:rsidRDefault="004C16BB" w:rsidP="00682793">
    <w:pPr>
      <w:pStyle w:val="Header"/>
      <w:jc w:val="center"/>
    </w:pPr>
  </w:p>
  <w:p w14:paraId="2A21593A" w14:textId="77777777" w:rsidR="004C16BB" w:rsidRDefault="004C16BB" w:rsidP="00682793">
    <w:pPr>
      <w:pStyle w:val="Header"/>
      <w:jc w:val="center"/>
    </w:pPr>
  </w:p>
  <w:p w14:paraId="5C68BE91" w14:textId="77777777" w:rsidR="004C16BB" w:rsidRDefault="004C16BB" w:rsidP="00682793">
    <w:pPr>
      <w:pStyle w:val="Header"/>
      <w:jc w:val="center"/>
    </w:pPr>
  </w:p>
  <w:p w14:paraId="3CEC4E78" w14:textId="77777777" w:rsidR="004C16BB" w:rsidRDefault="004C16BB" w:rsidP="00682793">
    <w:pPr>
      <w:pStyle w:val="Header"/>
      <w:jc w:val="center"/>
    </w:pPr>
  </w:p>
  <w:p w14:paraId="508B38EB" w14:textId="77777777" w:rsidR="004C16BB" w:rsidRDefault="004C16BB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2"/>
  <w:embedSystemFonts/>
  <w:proofState w:spelling="clean" w:grammar="clean"/>
  <w:attachedTemplate r:id="rId1"/>
  <w:defaultTabStop w:val="720"/>
  <w:drawingGridHorizontalSpacing w:val="187"/>
  <w:drawingGridVerticalSpacing w:val="187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A50ED"/>
    <w:rsid w:val="001A5F99"/>
    <w:rsid w:val="001C60ED"/>
    <w:rsid w:val="002259A5"/>
    <w:rsid w:val="00320430"/>
    <w:rsid w:val="00346EAC"/>
    <w:rsid w:val="00390E18"/>
    <w:rsid w:val="003F67D4"/>
    <w:rsid w:val="00410C3C"/>
    <w:rsid w:val="00461495"/>
    <w:rsid w:val="004C16BB"/>
    <w:rsid w:val="004C4CD7"/>
    <w:rsid w:val="00550A85"/>
    <w:rsid w:val="0059488A"/>
    <w:rsid w:val="00682793"/>
    <w:rsid w:val="006D2688"/>
    <w:rsid w:val="006D4636"/>
    <w:rsid w:val="0078179C"/>
    <w:rsid w:val="007C38C6"/>
    <w:rsid w:val="00865C4F"/>
    <w:rsid w:val="008A7290"/>
    <w:rsid w:val="0097502D"/>
    <w:rsid w:val="009E1B71"/>
    <w:rsid w:val="009E4094"/>
    <w:rsid w:val="00A823E5"/>
    <w:rsid w:val="00AC739E"/>
    <w:rsid w:val="00AD299D"/>
    <w:rsid w:val="00B05C17"/>
    <w:rsid w:val="00B2481D"/>
    <w:rsid w:val="00B27C09"/>
    <w:rsid w:val="00BC37D2"/>
    <w:rsid w:val="00BD5572"/>
    <w:rsid w:val="00BF26C8"/>
    <w:rsid w:val="00C5733B"/>
    <w:rsid w:val="00C779CD"/>
    <w:rsid w:val="00CB0728"/>
    <w:rsid w:val="00CB2204"/>
    <w:rsid w:val="00D758E2"/>
    <w:rsid w:val="00DF3A1C"/>
    <w:rsid w:val="00E069B0"/>
    <w:rsid w:val="00E9184D"/>
    <w:rsid w:val="00EC4E23"/>
    <w:rsid w:val="00F417D0"/>
    <w:rsid w:val="00F62090"/>
    <w:rsid w:val="00F75171"/>
    <w:rsid w:val="00FD6A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FB8F4-882A-274A-97B0-7F9B49BCA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67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11</cp:revision>
  <cp:lastPrinted>2014-06-17T16:18:00Z</cp:lastPrinted>
  <dcterms:created xsi:type="dcterms:W3CDTF">2014-06-17T16:27:00Z</dcterms:created>
  <dcterms:modified xsi:type="dcterms:W3CDTF">2014-11-19T17:08:00Z</dcterms:modified>
</cp:coreProperties>
</file>