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50049" w14:textId="77777777" w:rsidR="0013078E" w:rsidRDefault="0013078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39162" w14:textId="77777777" w:rsidR="0013078E" w:rsidRDefault="0013078E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6F3EF" w14:textId="77777777" w:rsidR="0013078E" w:rsidRDefault="0013078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D5726" w14:textId="77777777" w:rsidR="0013078E" w:rsidRDefault="0013078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CC553" w14:textId="77777777" w:rsidR="0013078E" w:rsidRDefault="0013078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68294322" w:rsidR="00E70466" w:rsidRPr="00677224" w:rsidRDefault="0013078E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bookmarkStart w:id="0" w:name="_GoBack"/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1FFB0D7B" wp14:editId="36101CBF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781544" cy="1663114"/>
          <wp:effectExtent l="0" t="0" r="0" b="0"/>
          <wp:wrapNone/>
          <wp:docPr id="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MFPnewsMAST#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1544" cy="166311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5DECE5F8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79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3078E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82793"/>
    <w:rsid w:val="006D2688"/>
    <w:rsid w:val="006D4636"/>
    <w:rsid w:val="0078179C"/>
    <w:rsid w:val="007958BF"/>
    <w:rsid w:val="007C38C6"/>
    <w:rsid w:val="007D2B1B"/>
    <w:rsid w:val="0082413E"/>
    <w:rsid w:val="00865C4F"/>
    <w:rsid w:val="008A7290"/>
    <w:rsid w:val="0097502D"/>
    <w:rsid w:val="009A4E6E"/>
    <w:rsid w:val="009E1B71"/>
    <w:rsid w:val="009E4094"/>
    <w:rsid w:val="00A823E5"/>
    <w:rsid w:val="00AC739E"/>
    <w:rsid w:val="00AD299D"/>
    <w:rsid w:val="00B05C17"/>
    <w:rsid w:val="00B15049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47982-D336-4344-9EBB-12542701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4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4</cp:revision>
  <cp:lastPrinted>2014-06-17T16:18:00Z</cp:lastPrinted>
  <dcterms:created xsi:type="dcterms:W3CDTF">2014-10-06T16:01:00Z</dcterms:created>
  <dcterms:modified xsi:type="dcterms:W3CDTF">2015-05-28T16:20:00Z</dcterms:modified>
</cp:coreProperties>
</file>