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983CE" w14:textId="77777777" w:rsidR="00682793" w:rsidRDefault="00682793">
      <w:pPr>
        <w:spacing w:after="240"/>
        <w:rPr>
          <w:rFonts w:eastAsiaTheme="majorEastAsia"/>
        </w:rPr>
      </w:pPr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F2FCF" w14:textId="77777777" w:rsidR="006678C4" w:rsidRDefault="006678C4">
      <w:pPr>
        <w:spacing w:after="0"/>
      </w:pPr>
      <w:r>
        <w:separator/>
      </w:r>
    </w:p>
  </w:endnote>
  <w:endnote w:type="continuationSeparator" w:id="0">
    <w:p w14:paraId="30EA46B0" w14:textId="77777777" w:rsidR="006678C4" w:rsidRDefault="006678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altName w:val="Arial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ronos Pro Semibold">
    <w:panose1 w:val="020C0602030403020304"/>
    <w:charset w:val="4D"/>
    <w:family w:val="swiss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7540C" w14:textId="77777777" w:rsidR="00B60DE3" w:rsidRDefault="00B6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64B58" w14:textId="77777777" w:rsidR="00B60DE3" w:rsidRDefault="00B6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9F97" w14:textId="77777777" w:rsidR="00B60DE3" w:rsidRDefault="00B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133E" w14:textId="77777777" w:rsidR="006678C4" w:rsidRDefault="006678C4">
      <w:pPr>
        <w:spacing w:after="0"/>
      </w:pPr>
      <w:r>
        <w:separator/>
      </w:r>
    </w:p>
  </w:footnote>
  <w:footnote w:type="continuationSeparator" w:id="0">
    <w:p w14:paraId="366F5CE9" w14:textId="77777777" w:rsidR="006678C4" w:rsidRDefault="006678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879CE" w14:textId="77777777" w:rsidR="00B60DE3" w:rsidRDefault="00B6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A0491" w14:textId="77777777" w:rsidR="00B60DE3" w:rsidRDefault="00B6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C96E4" w14:textId="61E270A3" w:rsidR="00E70466" w:rsidRPr="00677224" w:rsidRDefault="00B60DE3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bookmarkStart w:id="0" w:name="_GoBack"/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4707F8B4" wp14:editId="3C3E8316">
          <wp:simplePos x="0" y="0"/>
          <wp:positionH relativeFrom="column">
            <wp:posOffset>-634365</wp:posOffset>
          </wp:positionH>
          <wp:positionV relativeFrom="page">
            <wp:posOffset>6119</wp:posOffset>
          </wp:positionV>
          <wp:extent cx="7762010" cy="10052749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R_newsMAST#2_4H.pd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2010" cy="10052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00ABAE42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97AC8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&#13;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2946F3"/>
    <w:rsid w:val="00320430"/>
    <w:rsid w:val="00346EAC"/>
    <w:rsid w:val="00390E18"/>
    <w:rsid w:val="003F67D4"/>
    <w:rsid w:val="00410C3C"/>
    <w:rsid w:val="00461495"/>
    <w:rsid w:val="00550A85"/>
    <w:rsid w:val="0059488A"/>
    <w:rsid w:val="00614107"/>
    <w:rsid w:val="006678C4"/>
    <w:rsid w:val="00682793"/>
    <w:rsid w:val="006D2688"/>
    <w:rsid w:val="006D4636"/>
    <w:rsid w:val="0078179C"/>
    <w:rsid w:val="007958BF"/>
    <w:rsid w:val="007C38C6"/>
    <w:rsid w:val="007D2B1B"/>
    <w:rsid w:val="0082413E"/>
    <w:rsid w:val="00865C4F"/>
    <w:rsid w:val="008A7290"/>
    <w:rsid w:val="0097502D"/>
    <w:rsid w:val="009A4E6E"/>
    <w:rsid w:val="009E1B71"/>
    <w:rsid w:val="009E4094"/>
    <w:rsid w:val="00A823E5"/>
    <w:rsid w:val="00AC739E"/>
    <w:rsid w:val="00AD299D"/>
    <w:rsid w:val="00B05C17"/>
    <w:rsid w:val="00B15049"/>
    <w:rsid w:val="00B2481D"/>
    <w:rsid w:val="00B27C09"/>
    <w:rsid w:val="00B60DE3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2000A"/>
    <w:rsid w:val="00E70466"/>
    <w:rsid w:val="00E9184D"/>
    <w:rsid w:val="00EC4E23"/>
    <w:rsid w:val="00F417D0"/>
    <w:rsid w:val="00F62090"/>
    <w:rsid w:val="00F75171"/>
    <w:rsid w:val="00F86E2A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21E6C7"/>
  <w15:docId w15:val="{CD8DFAFD-4F18-2F4F-9F36-74E776A8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DA9D6-443E-7D41-8958-E0138D09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Macintosh%20HD:Users:celeste:Desktop:ANR_UCCE.dotx</Template>
  <TotalTime>2</TotalTime>
  <Pages>1</Pages>
  <Words>0</Words>
  <Characters>3</Characters>
  <Application>Microsoft Office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Sandra J Osterman</cp:lastModifiedBy>
  <cp:revision>2</cp:revision>
  <cp:lastPrinted>2014-06-17T16:18:00Z</cp:lastPrinted>
  <dcterms:created xsi:type="dcterms:W3CDTF">2019-01-24T22:02:00Z</dcterms:created>
  <dcterms:modified xsi:type="dcterms:W3CDTF">2019-01-24T22:02:00Z</dcterms:modified>
</cp:coreProperties>
</file>